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Pr="004F5659" w:rsidRDefault="0033514C" w:rsidP="005B6C11">
      <w:pPr>
        <w:spacing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4F5659">
        <w:rPr>
          <w:rFonts w:ascii="Arial" w:eastAsia="Calibri" w:hAnsi="Arial" w:cs="Arial"/>
          <w:b/>
          <w:bCs/>
          <w:sz w:val="24"/>
          <w:szCs w:val="24"/>
        </w:rPr>
        <w:t>PREDMET</w:t>
      </w:r>
      <w:r w:rsidR="00D95A43" w:rsidRPr="004F5659">
        <w:rPr>
          <w:rFonts w:ascii="Arial" w:eastAsia="Calibri" w:hAnsi="Arial" w:cs="Arial"/>
          <w:b/>
          <w:bCs/>
          <w:sz w:val="24"/>
          <w:szCs w:val="24"/>
        </w:rPr>
        <w:t xml:space="preserve"> PRODAJE</w:t>
      </w:r>
    </w:p>
    <w:p w14:paraId="04B08812" w14:textId="5E435BD7" w:rsidR="00752890" w:rsidRPr="004F5659" w:rsidRDefault="00752890" w:rsidP="00752890">
      <w:pPr>
        <w:spacing w:line="25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bookmarkStart w:id="0" w:name="_Hlk167791832"/>
      <w:r w:rsidRPr="004F5659">
        <w:rPr>
          <w:rFonts w:ascii="Arial" w:eastAsia="Calibri" w:hAnsi="Arial" w:cs="Arial"/>
          <w:b/>
          <w:bCs/>
          <w:sz w:val="24"/>
          <w:szCs w:val="24"/>
        </w:rPr>
        <w:t xml:space="preserve">otkup </w:t>
      </w:r>
      <w:bookmarkEnd w:id="0"/>
      <w:r w:rsidR="004F5659" w:rsidRPr="004F5659">
        <w:rPr>
          <w:rFonts w:ascii="Arial" w:eastAsia="Calibri" w:hAnsi="Arial" w:cs="Arial"/>
          <w:b/>
          <w:bCs/>
          <w:sz w:val="24"/>
          <w:szCs w:val="24"/>
        </w:rPr>
        <w:t>otpadne plastične ambalaže KB 15 01 02 (stiropor, EPS)</w:t>
      </w:r>
    </w:p>
    <w:p w14:paraId="6E3A346F" w14:textId="4873B4B4" w:rsidR="0033514C" w:rsidRPr="00FF1607" w:rsidRDefault="00752890" w:rsidP="00FF1607">
      <w:pPr>
        <w:spacing w:line="256" w:lineRule="auto"/>
        <w:jc w:val="center"/>
        <w:rPr>
          <w:rFonts w:ascii="Arial" w:eastAsia="Calibri" w:hAnsi="Arial" w:cs="Arial"/>
          <w:b/>
          <w:bCs/>
        </w:rPr>
      </w:pPr>
      <w:r w:rsidRPr="0080506A">
        <w:rPr>
          <w:rFonts w:ascii="Arial" w:eastAsia="Calibri" w:hAnsi="Arial" w:cs="Arial"/>
          <w:b/>
          <w:bCs/>
          <w:sz w:val="24"/>
          <w:szCs w:val="24"/>
        </w:rPr>
        <w:t xml:space="preserve">JP  </w:t>
      </w:r>
      <w:r w:rsidR="0051751C">
        <w:rPr>
          <w:rFonts w:ascii="Arial" w:eastAsia="Calibri" w:hAnsi="Arial" w:cs="Arial"/>
          <w:b/>
          <w:bCs/>
          <w:sz w:val="24"/>
          <w:szCs w:val="24"/>
        </w:rPr>
        <w:t>11</w:t>
      </w:r>
      <w:r w:rsidRPr="0080506A">
        <w:rPr>
          <w:rFonts w:ascii="Arial" w:eastAsia="Calibri" w:hAnsi="Arial" w:cs="Arial"/>
          <w:b/>
          <w:bCs/>
          <w:sz w:val="24"/>
          <w:szCs w:val="24"/>
        </w:rPr>
        <w:t>/202</w:t>
      </w:r>
      <w:r w:rsidR="0051751C">
        <w:rPr>
          <w:rFonts w:ascii="Arial" w:eastAsia="Calibri" w:hAnsi="Arial" w:cs="Arial"/>
          <w:b/>
          <w:bCs/>
          <w:sz w:val="24"/>
          <w:szCs w:val="24"/>
        </w:rPr>
        <w:t>5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04F3F7A9" w14:textId="77777777" w:rsidR="00FF1607" w:rsidRDefault="00FF1607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1E70B163" w14:textId="77777777" w:rsidR="00FF1607" w:rsidRPr="00EF1F54" w:rsidRDefault="00FF1607" w:rsidP="00FF1607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 w:rsidRPr="0080506A">
        <w:rPr>
          <w:rFonts w:ascii="Arial" w:eastAsia="Calibri" w:hAnsi="Arial" w:cs="Arial"/>
        </w:rPr>
        <w:t>Rok valjanosti ponude je 90 dana</w:t>
      </w:r>
      <w:r>
        <w:rPr>
          <w:rFonts w:ascii="Arial" w:eastAsia="Calibri" w:hAnsi="Arial" w:cs="Arial"/>
        </w:rPr>
        <w:t xml:space="preserve"> od roka za podnošenje ponuda.</w:t>
      </w:r>
    </w:p>
    <w:p w14:paraId="26E932E9" w14:textId="77777777" w:rsidR="00FF1607" w:rsidRDefault="00FF1607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4FA38E18" w14:textId="77777777" w:rsidR="00FF1607" w:rsidRPr="00FF1607" w:rsidRDefault="00FF1607" w:rsidP="00FF1607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375C6805" w14:textId="77777777" w:rsidR="00FF1607" w:rsidRDefault="00FF1607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6451F622" w:rsidR="0033514C" w:rsidRPr="0033514C" w:rsidRDefault="0033514C" w:rsidP="00FF1607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55AF7"/>
    <w:rsid w:val="000635C2"/>
    <w:rsid w:val="00084679"/>
    <w:rsid w:val="000A3B29"/>
    <w:rsid w:val="000B1DF4"/>
    <w:rsid w:val="001306A1"/>
    <w:rsid w:val="0013763A"/>
    <w:rsid w:val="00145C94"/>
    <w:rsid w:val="001A1A6C"/>
    <w:rsid w:val="002108AE"/>
    <w:rsid w:val="00252C62"/>
    <w:rsid w:val="002803AB"/>
    <w:rsid w:val="0030105E"/>
    <w:rsid w:val="0033514C"/>
    <w:rsid w:val="00345ACC"/>
    <w:rsid w:val="00357F0D"/>
    <w:rsid w:val="00430DF6"/>
    <w:rsid w:val="00471434"/>
    <w:rsid w:val="004B169B"/>
    <w:rsid w:val="004F5659"/>
    <w:rsid w:val="0051751C"/>
    <w:rsid w:val="005213F0"/>
    <w:rsid w:val="005B6C11"/>
    <w:rsid w:val="005D06F2"/>
    <w:rsid w:val="005D3169"/>
    <w:rsid w:val="00602F81"/>
    <w:rsid w:val="00634754"/>
    <w:rsid w:val="00752890"/>
    <w:rsid w:val="0078728F"/>
    <w:rsid w:val="007C59A7"/>
    <w:rsid w:val="0080506A"/>
    <w:rsid w:val="00863945"/>
    <w:rsid w:val="008D3291"/>
    <w:rsid w:val="0093127B"/>
    <w:rsid w:val="00965EE1"/>
    <w:rsid w:val="00986644"/>
    <w:rsid w:val="00A5341F"/>
    <w:rsid w:val="00AB1D0C"/>
    <w:rsid w:val="00B712F9"/>
    <w:rsid w:val="00BA2366"/>
    <w:rsid w:val="00BB7950"/>
    <w:rsid w:val="00BC48C7"/>
    <w:rsid w:val="00BE4CCD"/>
    <w:rsid w:val="00C1171D"/>
    <w:rsid w:val="00C34105"/>
    <w:rsid w:val="00D0576B"/>
    <w:rsid w:val="00D17981"/>
    <w:rsid w:val="00D95A14"/>
    <w:rsid w:val="00D95A43"/>
    <w:rsid w:val="00E00685"/>
    <w:rsid w:val="00E26B7E"/>
    <w:rsid w:val="00E558C2"/>
    <w:rsid w:val="00E84C19"/>
    <w:rsid w:val="00EB1D36"/>
    <w:rsid w:val="00EF1F54"/>
    <w:rsid w:val="00FF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cp:lastPrinted>2022-09-13T12:05:00Z</cp:lastPrinted>
  <dcterms:created xsi:type="dcterms:W3CDTF">2025-05-26T09:07:00Z</dcterms:created>
  <dcterms:modified xsi:type="dcterms:W3CDTF">2025-05-26T09:07:00Z</dcterms:modified>
</cp:coreProperties>
</file>